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FCD" w:rsidRPr="007448B1" w:rsidRDefault="00002FCD" w:rsidP="007448B1">
      <w:pPr>
        <w:jc w:val="center"/>
        <w:rPr>
          <w:sz w:val="28"/>
          <w:szCs w:val="28"/>
        </w:rPr>
      </w:pPr>
      <w:r w:rsidRPr="007448B1">
        <w:rPr>
          <w:sz w:val="28"/>
          <w:szCs w:val="28"/>
        </w:rPr>
        <w:t>СОВЕТ ВЫСЕЛКОВСКОГО СЕЛЬСКОГО ПОСЕЛЕНИЯ</w:t>
      </w:r>
    </w:p>
    <w:p w:rsidR="00002FCD" w:rsidRPr="007448B1" w:rsidRDefault="00002FCD" w:rsidP="007448B1">
      <w:pPr>
        <w:jc w:val="center"/>
        <w:rPr>
          <w:sz w:val="28"/>
          <w:szCs w:val="20"/>
        </w:rPr>
      </w:pPr>
      <w:r w:rsidRPr="007448B1">
        <w:rPr>
          <w:sz w:val="28"/>
          <w:szCs w:val="20"/>
        </w:rPr>
        <w:t>ВЫСЕЛКОВСКОГО РАЙОНА</w:t>
      </w:r>
    </w:p>
    <w:p w:rsidR="00002FCD" w:rsidRPr="007448B1" w:rsidRDefault="00002FCD" w:rsidP="007448B1">
      <w:pPr>
        <w:jc w:val="center"/>
        <w:rPr>
          <w:sz w:val="28"/>
          <w:szCs w:val="20"/>
        </w:rPr>
      </w:pPr>
    </w:p>
    <w:p w:rsidR="00002FCD" w:rsidRPr="007448B1" w:rsidRDefault="00002FCD" w:rsidP="007448B1">
      <w:pPr>
        <w:jc w:val="center"/>
        <w:rPr>
          <w:sz w:val="28"/>
          <w:szCs w:val="20"/>
        </w:rPr>
      </w:pPr>
      <w:r w:rsidRPr="007448B1">
        <w:rPr>
          <w:sz w:val="28"/>
          <w:szCs w:val="20"/>
          <w:lang w:val="en-US"/>
        </w:rPr>
        <w:t>VIII</w:t>
      </w:r>
      <w:r w:rsidRPr="007448B1">
        <w:rPr>
          <w:sz w:val="28"/>
          <w:szCs w:val="20"/>
        </w:rPr>
        <w:t xml:space="preserve"> сессия </w:t>
      </w:r>
      <w:r w:rsidRPr="007448B1">
        <w:rPr>
          <w:sz w:val="28"/>
          <w:szCs w:val="20"/>
          <w:lang w:val="en-US"/>
        </w:rPr>
        <w:t>III</w:t>
      </w:r>
      <w:r w:rsidRPr="007448B1">
        <w:rPr>
          <w:sz w:val="28"/>
          <w:szCs w:val="20"/>
        </w:rPr>
        <w:t xml:space="preserve"> созыва</w:t>
      </w:r>
    </w:p>
    <w:p w:rsidR="00002FCD" w:rsidRPr="007448B1" w:rsidRDefault="00002FCD" w:rsidP="007448B1">
      <w:pPr>
        <w:jc w:val="center"/>
        <w:rPr>
          <w:sz w:val="28"/>
          <w:szCs w:val="20"/>
        </w:rPr>
      </w:pPr>
    </w:p>
    <w:p w:rsidR="00002FCD" w:rsidRPr="007448B1" w:rsidRDefault="00002FCD" w:rsidP="007448B1">
      <w:pPr>
        <w:jc w:val="center"/>
        <w:rPr>
          <w:sz w:val="28"/>
          <w:szCs w:val="20"/>
        </w:rPr>
      </w:pPr>
      <w:r w:rsidRPr="007448B1">
        <w:rPr>
          <w:sz w:val="28"/>
          <w:szCs w:val="20"/>
        </w:rPr>
        <w:t>РЕШЕНИЕ</w:t>
      </w:r>
    </w:p>
    <w:p w:rsidR="00002FCD" w:rsidRPr="007448B1" w:rsidRDefault="00002FCD" w:rsidP="007448B1">
      <w:pPr>
        <w:jc w:val="center"/>
        <w:rPr>
          <w:sz w:val="28"/>
          <w:szCs w:val="20"/>
        </w:rPr>
      </w:pPr>
    </w:p>
    <w:p w:rsidR="00002FCD" w:rsidRPr="007448B1" w:rsidRDefault="00002FCD" w:rsidP="007448B1">
      <w:pPr>
        <w:rPr>
          <w:sz w:val="28"/>
          <w:szCs w:val="20"/>
        </w:rPr>
      </w:pPr>
      <w:r w:rsidRPr="007448B1">
        <w:rPr>
          <w:sz w:val="28"/>
          <w:szCs w:val="20"/>
        </w:rPr>
        <w:t xml:space="preserve">25 мая 2015 года                                                                     </w:t>
      </w:r>
      <w:r>
        <w:rPr>
          <w:sz w:val="28"/>
          <w:szCs w:val="20"/>
        </w:rPr>
        <w:t xml:space="preserve">                           № 4-57</w:t>
      </w:r>
    </w:p>
    <w:p w:rsidR="00002FCD" w:rsidRDefault="00002FCD" w:rsidP="007448B1">
      <w:pPr>
        <w:jc w:val="center"/>
        <w:rPr>
          <w:sz w:val="28"/>
          <w:szCs w:val="20"/>
        </w:rPr>
      </w:pPr>
      <w:r w:rsidRPr="007448B1">
        <w:rPr>
          <w:sz w:val="28"/>
          <w:szCs w:val="20"/>
        </w:rPr>
        <w:t>ст-ца Выселки</w:t>
      </w:r>
    </w:p>
    <w:p w:rsidR="00002FCD" w:rsidRDefault="00002FCD" w:rsidP="004A412A">
      <w:pPr>
        <w:jc w:val="center"/>
        <w:rPr>
          <w:sz w:val="28"/>
          <w:szCs w:val="28"/>
        </w:rPr>
      </w:pPr>
    </w:p>
    <w:p w:rsidR="00002FCD" w:rsidRDefault="00002FCD" w:rsidP="004A412A">
      <w:pPr>
        <w:jc w:val="center"/>
        <w:rPr>
          <w:sz w:val="28"/>
          <w:szCs w:val="28"/>
        </w:rPr>
      </w:pPr>
    </w:p>
    <w:p w:rsidR="00002FCD" w:rsidRPr="004C12E1" w:rsidRDefault="00002FCD" w:rsidP="004A412A">
      <w:pPr>
        <w:jc w:val="center"/>
        <w:rPr>
          <w:sz w:val="28"/>
          <w:szCs w:val="28"/>
        </w:rPr>
      </w:pPr>
    </w:p>
    <w:p w:rsidR="00002FCD" w:rsidRDefault="00002FCD" w:rsidP="00A860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002FCD" w:rsidRDefault="00002FCD" w:rsidP="00A860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002FCD" w:rsidRDefault="00002FCD" w:rsidP="00A860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16 декабря 2014 год № 2-22 «О бюджете  Выселковского сельского  поселения Выселковского района на 2015 год»</w:t>
      </w:r>
    </w:p>
    <w:p w:rsidR="00002FCD" w:rsidRDefault="00002FCD" w:rsidP="00A860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02FCD" w:rsidRDefault="00002FCD" w:rsidP="00A8604C">
      <w:pPr>
        <w:jc w:val="both"/>
        <w:rPr>
          <w:sz w:val="28"/>
          <w:szCs w:val="28"/>
        </w:rPr>
      </w:pPr>
    </w:p>
    <w:p w:rsidR="00002FCD" w:rsidRDefault="00002FCD" w:rsidP="00A8604C">
      <w:pPr>
        <w:pStyle w:val="PlainText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Заслушав доклад заместителя главы администрации Выселковского сельского поселения Выселковского района по финансовым и производственным вопросам Т.В. Мироновой о вносимых изменениях в бюджет поселения, Совет Выселковского сельского поселения Выселковского района   р е ш и л:</w:t>
      </w:r>
    </w:p>
    <w:p w:rsidR="00002FCD" w:rsidRDefault="00002FCD" w:rsidP="00A8604C">
      <w:pPr>
        <w:pStyle w:val="PlainText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</w:t>
      </w:r>
      <w:r>
        <w:rPr>
          <w:rFonts w:ascii="Times New Roman" w:hAnsi="Times New Roman"/>
          <w:bCs/>
          <w:sz w:val="28"/>
          <w:szCs w:val="28"/>
        </w:rPr>
        <w:t>Совета Выселковского сельского поселения Выселковского района от 16 декабря 2014 года № 2-22 «О бюджете Выселковского сельского поселения Выселковского района на 2015 год» следующие изменения:</w:t>
      </w:r>
    </w:p>
    <w:p w:rsidR="00002FCD" w:rsidRDefault="00002FCD" w:rsidP="00A8604C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002FCD" w:rsidRDefault="00002FCD" w:rsidP="00A8604C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>«Пункт 1</w:t>
      </w:r>
      <w:r>
        <w:rPr>
          <w:bCs/>
          <w:sz w:val="28"/>
          <w:szCs w:val="28"/>
        </w:rPr>
        <w:t xml:space="preserve"> </w:t>
      </w:r>
    </w:p>
    <w:p w:rsidR="00002FCD" w:rsidRDefault="00002FCD" w:rsidP="00A8604C">
      <w:pPr>
        <w:widowControl w:val="0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 Утвердить основные характеристики местного бюджета на 2015 год:</w:t>
      </w:r>
    </w:p>
    <w:p w:rsidR="00002FCD" w:rsidRDefault="00002FCD" w:rsidP="00A8604C">
      <w:pPr>
        <w:widowControl w:val="0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1) общий объем доходов в сумме 147111,8 тыс. рублей;</w:t>
      </w:r>
    </w:p>
    <w:p w:rsidR="00002FCD" w:rsidRDefault="00002FCD" w:rsidP="00A8604C">
      <w:pPr>
        <w:widowControl w:val="0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2) общий объем расходов в сумме 151321,8 тыс. рублей;</w:t>
      </w:r>
    </w:p>
    <w:p w:rsidR="00002FCD" w:rsidRDefault="00002FCD" w:rsidP="00A8604C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2016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002FCD" w:rsidRDefault="00002FCD" w:rsidP="00A8604C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4) дефицит местного бюджета в сумме 4210,0 тыс. рублей».</w:t>
      </w:r>
    </w:p>
    <w:p w:rsidR="00002FCD" w:rsidRDefault="00002FCD" w:rsidP="00A8604C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1.4. Приложения №   3, 4, 6, 7, 8, 9  к указанному решению изложить в новой редакции (прилагаются).</w:t>
      </w:r>
    </w:p>
    <w:p w:rsidR="00002FCD" w:rsidRDefault="00002FCD" w:rsidP="00A8604C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002FCD" w:rsidRDefault="00002FCD" w:rsidP="00A8604C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002FCD" w:rsidRDefault="00002FCD" w:rsidP="00A8604C">
      <w:pPr>
        <w:rPr>
          <w:sz w:val="28"/>
          <w:szCs w:val="28"/>
        </w:rPr>
      </w:pPr>
    </w:p>
    <w:p w:rsidR="00002FCD" w:rsidRDefault="00002FCD" w:rsidP="00A8604C">
      <w:pPr>
        <w:rPr>
          <w:sz w:val="28"/>
          <w:szCs w:val="28"/>
          <w:lang w:eastAsia="en-US"/>
        </w:rPr>
      </w:pPr>
    </w:p>
    <w:p w:rsidR="00002FCD" w:rsidRDefault="00002FCD" w:rsidP="00A8604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</w:p>
    <w:p w:rsidR="00002FCD" w:rsidRDefault="00002FCD" w:rsidP="00A8604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сельского поселения </w:t>
      </w:r>
    </w:p>
    <w:p w:rsidR="00002FCD" w:rsidRDefault="00002FCD" w:rsidP="00A8604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    </w:t>
      </w:r>
      <w:r>
        <w:rPr>
          <w:sz w:val="28"/>
          <w:szCs w:val="28"/>
          <w:lang w:eastAsia="en-US"/>
        </w:rPr>
        <w:tab/>
        <w:t xml:space="preserve">                                 М.И.Хлыстун</w:t>
      </w:r>
    </w:p>
    <w:p w:rsidR="00002FCD" w:rsidRDefault="00002FCD" w:rsidP="00A8604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002FCD" w:rsidRDefault="00002FCD" w:rsidP="00A8604C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002FCD" w:rsidRDefault="00002FCD" w:rsidP="00A8604C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002FCD" w:rsidRDefault="00002FCD" w:rsidP="00A8604C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О.А. Зяблова</w:t>
      </w:r>
    </w:p>
    <w:p w:rsidR="00002FCD" w:rsidRDefault="00002FCD" w:rsidP="00A8604C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02FCD" w:rsidRPr="004C12E1" w:rsidRDefault="00002FCD" w:rsidP="00A8604C">
      <w:pPr>
        <w:jc w:val="center"/>
        <w:rPr>
          <w:lang w:eastAsia="en-US"/>
        </w:rPr>
      </w:pPr>
    </w:p>
    <w:sectPr w:rsidR="00002FCD" w:rsidRPr="004C12E1" w:rsidSect="004B31D1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FCD" w:rsidRDefault="00002FCD" w:rsidP="00765DDD">
      <w:r>
        <w:separator/>
      </w:r>
    </w:p>
  </w:endnote>
  <w:endnote w:type="continuationSeparator" w:id="1">
    <w:p w:rsidR="00002FCD" w:rsidRDefault="00002FCD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FCD" w:rsidRDefault="00002FCD" w:rsidP="00765DDD">
      <w:r>
        <w:separator/>
      </w:r>
    </w:p>
  </w:footnote>
  <w:footnote w:type="continuationSeparator" w:id="1">
    <w:p w:rsidR="00002FCD" w:rsidRDefault="00002FCD" w:rsidP="00765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FCD" w:rsidRPr="00765DDD" w:rsidRDefault="00002FCD">
    <w:pPr>
      <w:pStyle w:val="Header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>
      <w:rPr>
        <w:noProof/>
        <w:sz w:val="28"/>
      </w:rPr>
      <w:t>2</w:t>
    </w:r>
    <w:r w:rsidRPr="00765DDD">
      <w:rPr>
        <w:sz w:val="28"/>
      </w:rPr>
      <w:fldChar w:fldCharType="end"/>
    </w:r>
  </w:p>
  <w:p w:rsidR="00002FCD" w:rsidRDefault="00002F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AAE"/>
    <w:rsid w:val="00002FCD"/>
    <w:rsid w:val="00004916"/>
    <w:rsid w:val="0001128E"/>
    <w:rsid w:val="000210D4"/>
    <w:rsid w:val="0002251A"/>
    <w:rsid w:val="0002493D"/>
    <w:rsid w:val="00030EF3"/>
    <w:rsid w:val="00033C4B"/>
    <w:rsid w:val="000365D2"/>
    <w:rsid w:val="0005265E"/>
    <w:rsid w:val="00087C97"/>
    <w:rsid w:val="00096074"/>
    <w:rsid w:val="000D2970"/>
    <w:rsid w:val="000E08C2"/>
    <w:rsid w:val="000E2094"/>
    <w:rsid w:val="000E7794"/>
    <w:rsid w:val="000F7143"/>
    <w:rsid w:val="001162A0"/>
    <w:rsid w:val="0012103F"/>
    <w:rsid w:val="00132A9B"/>
    <w:rsid w:val="001424FA"/>
    <w:rsid w:val="001434C1"/>
    <w:rsid w:val="00145ED2"/>
    <w:rsid w:val="00153284"/>
    <w:rsid w:val="001876F6"/>
    <w:rsid w:val="00191EBA"/>
    <w:rsid w:val="001A0600"/>
    <w:rsid w:val="001A4C9D"/>
    <w:rsid w:val="001C484C"/>
    <w:rsid w:val="001C56AF"/>
    <w:rsid w:val="001D2B15"/>
    <w:rsid w:val="001D4796"/>
    <w:rsid w:val="001D4BEE"/>
    <w:rsid w:val="001D6165"/>
    <w:rsid w:val="001F07C8"/>
    <w:rsid w:val="001F0BC1"/>
    <w:rsid w:val="001F7C5B"/>
    <w:rsid w:val="00205401"/>
    <w:rsid w:val="00213F45"/>
    <w:rsid w:val="002311BC"/>
    <w:rsid w:val="00231534"/>
    <w:rsid w:val="00231990"/>
    <w:rsid w:val="002513D3"/>
    <w:rsid w:val="002603CD"/>
    <w:rsid w:val="002668C8"/>
    <w:rsid w:val="002715F7"/>
    <w:rsid w:val="0029139A"/>
    <w:rsid w:val="002A1612"/>
    <w:rsid w:val="002A7884"/>
    <w:rsid w:val="002B6EB0"/>
    <w:rsid w:val="002C0E0B"/>
    <w:rsid w:val="002C3273"/>
    <w:rsid w:val="002C393D"/>
    <w:rsid w:val="002D3D44"/>
    <w:rsid w:val="002D3ED9"/>
    <w:rsid w:val="002F1F56"/>
    <w:rsid w:val="00303571"/>
    <w:rsid w:val="0030489D"/>
    <w:rsid w:val="00304BA9"/>
    <w:rsid w:val="003050DC"/>
    <w:rsid w:val="00316874"/>
    <w:rsid w:val="0032192A"/>
    <w:rsid w:val="003336B3"/>
    <w:rsid w:val="00336242"/>
    <w:rsid w:val="00347AAE"/>
    <w:rsid w:val="00354D8A"/>
    <w:rsid w:val="00355140"/>
    <w:rsid w:val="00365A7C"/>
    <w:rsid w:val="0037569C"/>
    <w:rsid w:val="00375D33"/>
    <w:rsid w:val="0037753E"/>
    <w:rsid w:val="003A0663"/>
    <w:rsid w:val="003A0F49"/>
    <w:rsid w:val="003B2EED"/>
    <w:rsid w:val="003B48C9"/>
    <w:rsid w:val="003D70FC"/>
    <w:rsid w:val="003E1AAF"/>
    <w:rsid w:val="003E52EE"/>
    <w:rsid w:val="003E62A1"/>
    <w:rsid w:val="003E7C15"/>
    <w:rsid w:val="003F289D"/>
    <w:rsid w:val="003F4B78"/>
    <w:rsid w:val="0041100E"/>
    <w:rsid w:val="00412452"/>
    <w:rsid w:val="00420F97"/>
    <w:rsid w:val="00421931"/>
    <w:rsid w:val="00433372"/>
    <w:rsid w:val="00435B2C"/>
    <w:rsid w:val="004363F9"/>
    <w:rsid w:val="00447A59"/>
    <w:rsid w:val="00450F5B"/>
    <w:rsid w:val="00457FB4"/>
    <w:rsid w:val="004763BA"/>
    <w:rsid w:val="0047666B"/>
    <w:rsid w:val="00483583"/>
    <w:rsid w:val="0048680B"/>
    <w:rsid w:val="00487F81"/>
    <w:rsid w:val="00490A22"/>
    <w:rsid w:val="00490B92"/>
    <w:rsid w:val="004967B4"/>
    <w:rsid w:val="004A15BC"/>
    <w:rsid w:val="004A1CAF"/>
    <w:rsid w:val="004A2466"/>
    <w:rsid w:val="004A412A"/>
    <w:rsid w:val="004A57D4"/>
    <w:rsid w:val="004A6816"/>
    <w:rsid w:val="004B31D1"/>
    <w:rsid w:val="004B468F"/>
    <w:rsid w:val="004C12E1"/>
    <w:rsid w:val="004C218D"/>
    <w:rsid w:val="004C721A"/>
    <w:rsid w:val="004D0769"/>
    <w:rsid w:val="004E22EC"/>
    <w:rsid w:val="004E463B"/>
    <w:rsid w:val="004F20EA"/>
    <w:rsid w:val="004F48C9"/>
    <w:rsid w:val="004F7463"/>
    <w:rsid w:val="005018B8"/>
    <w:rsid w:val="005078D4"/>
    <w:rsid w:val="005227D0"/>
    <w:rsid w:val="005257FA"/>
    <w:rsid w:val="005350C8"/>
    <w:rsid w:val="00536D9A"/>
    <w:rsid w:val="005413D4"/>
    <w:rsid w:val="00546F34"/>
    <w:rsid w:val="005535B5"/>
    <w:rsid w:val="00554FBB"/>
    <w:rsid w:val="0056060C"/>
    <w:rsid w:val="00563E80"/>
    <w:rsid w:val="0056407A"/>
    <w:rsid w:val="00565576"/>
    <w:rsid w:val="00570E34"/>
    <w:rsid w:val="00592A37"/>
    <w:rsid w:val="005B3FA5"/>
    <w:rsid w:val="005C7DA1"/>
    <w:rsid w:val="005C7DBD"/>
    <w:rsid w:val="005D681D"/>
    <w:rsid w:val="005E00F7"/>
    <w:rsid w:val="005E0603"/>
    <w:rsid w:val="005E4A4A"/>
    <w:rsid w:val="005F53AE"/>
    <w:rsid w:val="005F5E7E"/>
    <w:rsid w:val="00611B63"/>
    <w:rsid w:val="00615281"/>
    <w:rsid w:val="006164AC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9365C"/>
    <w:rsid w:val="006A6A64"/>
    <w:rsid w:val="006A7B4A"/>
    <w:rsid w:val="006B3F81"/>
    <w:rsid w:val="006C1B09"/>
    <w:rsid w:val="006C381F"/>
    <w:rsid w:val="006D0147"/>
    <w:rsid w:val="006D0909"/>
    <w:rsid w:val="006D57EE"/>
    <w:rsid w:val="006D728B"/>
    <w:rsid w:val="006E7550"/>
    <w:rsid w:val="006F4F16"/>
    <w:rsid w:val="00711C34"/>
    <w:rsid w:val="00712371"/>
    <w:rsid w:val="00726041"/>
    <w:rsid w:val="00741E15"/>
    <w:rsid w:val="007448B1"/>
    <w:rsid w:val="007466A8"/>
    <w:rsid w:val="00753057"/>
    <w:rsid w:val="007558A8"/>
    <w:rsid w:val="00765DDD"/>
    <w:rsid w:val="00783D41"/>
    <w:rsid w:val="00785B4B"/>
    <w:rsid w:val="00791328"/>
    <w:rsid w:val="007951E2"/>
    <w:rsid w:val="007A212E"/>
    <w:rsid w:val="007A3E05"/>
    <w:rsid w:val="007B0206"/>
    <w:rsid w:val="007C7A23"/>
    <w:rsid w:val="007D710A"/>
    <w:rsid w:val="00806824"/>
    <w:rsid w:val="00832666"/>
    <w:rsid w:val="008419D3"/>
    <w:rsid w:val="00846D3E"/>
    <w:rsid w:val="0084724F"/>
    <w:rsid w:val="008704DA"/>
    <w:rsid w:val="00876E21"/>
    <w:rsid w:val="00892783"/>
    <w:rsid w:val="008934E4"/>
    <w:rsid w:val="00893E17"/>
    <w:rsid w:val="00896705"/>
    <w:rsid w:val="008B4A62"/>
    <w:rsid w:val="008D5EE1"/>
    <w:rsid w:val="008E1B9B"/>
    <w:rsid w:val="008E4043"/>
    <w:rsid w:val="008E5F3E"/>
    <w:rsid w:val="008F0DCC"/>
    <w:rsid w:val="0091032B"/>
    <w:rsid w:val="00914EAE"/>
    <w:rsid w:val="0093453A"/>
    <w:rsid w:val="0094393B"/>
    <w:rsid w:val="00944181"/>
    <w:rsid w:val="00953517"/>
    <w:rsid w:val="00973D0B"/>
    <w:rsid w:val="00976886"/>
    <w:rsid w:val="00995A37"/>
    <w:rsid w:val="009A4F6C"/>
    <w:rsid w:val="009B0459"/>
    <w:rsid w:val="009C6C44"/>
    <w:rsid w:val="009D1476"/>
    <w:rsid w:val="009D5811"/>
    <w:rsid w:val="009E0155"/>
    <w:rsid w:val="009E0FF9"/>
    <w:rsid w:val="009F3275"/>
    <w:rsid w:val="00A32264"/>
    <w:rsid w:val="00A36818"/>
    <w:rsid w:val="00A47D4A"/>
    <w:rsid w:val="00A51B65"/>
    <w:rsid w:val="00A55F70"/>
    <w:rsid w:val="00A72408"/>
    <w:rsid w:val="00A8604C"/>
    <w:rsid w:val="00AA42CB"/>
    <w:rsid w:val="00AC26E4"/>
    <w:rsid w:val="00AE0401"/>
    <w:rsid w:val="00AE5BFB"/>
    <w:rsid w:val="00AF19A9"/>
    <w:rsid w:val="00B23E19"/>
    <w:rsid w:val="00B24402"/>
    <w:rsid w:val="00B35F5C"/>
    <w:rsid w:val="00B3726E"/>
    <w:rsid w:val="00B40256"/>
    <w:rsid w:val="00B40E7E"/>
    <w:rsid w:val="00B43039"/>
    <w:rsid w:val="00B62088"/>
    <w:rsid w:val="00B62EFA"/>
    <w:rsid w:val="00B771C5"/>
    <w:rsid w:val="00B77D81"/>
    <w:rsid w:val="00B84A0F"/>
    <w:rsid w:val="00B8541A"/>
    <w:rsid w:val="00BA222D"/>
    <w:rsid w:val="00BB0737"/>
    <w:rsid w:val="00BB7A4E"/>
    <w:rsid w:val="00BD3C5D"/>
    <w:rsid w:val="00BD7887"/>
    <w:rsid w:val="00BE5062"/>
    <w:rsid w:val="00BF0B16"/>
    <w:rsid w:val="00BF2C6F"/>
    <w:rsid w:val="00BF3E0D"/>
    <w:rsid w:val="00BF5D45"/>
    <w:rsid w:val="00C171D5"/>
    <w:rsid w:val="00C83CDF"/>
    <w:rsid w:val="00CD3A9C"/>
    <w:rsid w:val="00CD3F04"/>
    <w:rsid w:val="00CE58FF"/>
    <w:rsid w:val="00CE7D3D"/>
    <w:rsid w:val="00CE7ECE"/>
    <w:rsid w:val="00D0156A"/>
    <w:rsid w:val="00D10183"/>
    <w:rsid w:val="00D1078E"/>
    <w:rsid w:val="00D15D9E"/>
    <w:rsid w:val="00D435DF"/>
    <w:rsid w:val="00D7618F"/>
    <w:rsid w:val="00D83DFB"/>
    <w:rsid w:val="00D87E7C"/>
    <w:rsid w:val="00DA0658"/>
    <w:rsid w:val="00DA169E"/>
    <w:rsid w:val="00DA2B7D"/>
    <w:rsid w:val="00DB0F3C"/>
    <w:rsid w:val="00DB3428"/>
    <w:rsid w:val="00DB406E"/>
    <w:rsid w:val="00DC49D6"/>
    <w:rsid w:val="00DD7503"/>
    <w:rsid w:val="00DD7E2C"/>
    <w:rsid w:val="00DE5C0D"/>
    <w:rsid w:val="00DF07E4"/>
    <w:rsid w:val="00DF7DAD"/>
    <w:rsid w:val="00E070A7"/>
    <w:rsid w:val="00E27BFE"/>
    <w:rsid w:val="00E3071A"/>
    <w:rsid w:val="00E41399"/>
    <w:rsid w:val="00E70B12"/>
    <w:rsid w:val="00E70B14"/>
    <w:rsid w:val="00EA1FFB"/>
    <w:rsid w:val="00EA24D4"/>
    <w:rsid w:val="00EC4800"/>
    <w:rsid w:val="00EC5C9E"/>
    <w:rsid w:val="00EE53F9"/>
    <w:rsid w:val="00EF496D"/>
    <w:rsid w:val="00EF568B"/>
    <w:rsid w:val="00F07C86"/>
    <w:rsid w:val="00F418D4"/>
    <w:rsid w:val="00F514CA"/>
    <w:rsid w:val="00F712AD"/>
    <w:rsid w:val="00F8727D"/>
    <w:rsid w:val="00FA3CE5"/>
    <w:rsid w:val="00FA6064"/>
    <w:rsid w:val="00FA7350"/>
    <w:rsid w:val="00FB20BF"/>
    <w:rsid w:val="00FB6E46"/>
    <w:rsid w:val="00FC6E0A"/>
    <w:rsid w:val="00FD0C92"/>
    <w:rsid w:val="00FD3CD7"/>
    <w:rsid w:val="00FE76AF"/>
    <w:rsid w:val="00FF5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15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712AD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E0155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712AD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9E01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712A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BodyText">
    <w:name w:val="Body Text"/>
    <w:basedOn w:val="Normal"/>
    <w:link w:val="BodyTextChar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712AD"/>
    <w:rPr>
      <w:rFonts w:cs="Times New Roman"/>
      <w:sz w:val="24"/>
      <w:szCs w:val="24"/>
    </w:rPr>
  </w:style>
  <w:style w:type="paragraph" w:customStyle="1" w:styleId="a">
    <w:name w:val="обычный_ Знак Знак"/>
    <w:basedOn w:val="Normal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45E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45ED2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5DD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0">
    <w:name w:val="Знак Знак Знак Знак Знак Знак Знак Знак Знак"/>
    <w:basedOn w:val="Normal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">
    <w:name w:val="Знак Знак Знак Знак Знак Знак Знак Знак Знак2"/>
    <w:basedOn w:val="Normal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Normal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9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8387</TotalTime>
  <Pages>2</Pages>
  <Words>306</Words>
  <Characters>1745</Characters>
  <Application>Microsoft Office Outlook</Application>
  <DocSecurity>0</DocSecurity>
  <Lines>0</Lines>
  <Paragraphs>0</Paragraphs>
  <ScaleCrop>false</ScaleCrop>
  <Company>Администрация Бузиновского с/п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subject/>
  <dc:creator>Чернявская Любовь Евгеньевна</dc:creator>
  <cp:keywords/>
  <dc:description/>
  <cp:lastModifiedBy>user</cp:lastModifiedBy>
  <cp:revision>88</cp:revision>
  <cp:lastPrinted>2015-01-13T06:43:00Z</cp:lastPrinted>
  <dcterms:created xsi:type="dcterms:W3CDTF">2012-11-13T06:11:00Z</dcterms:created>
  <dcterms:modified xsi:type="dcterms:W3CDTF">2015-09-15T11:28:00Z</dcterms:modified>
</cp:coreProperties>
</file>